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A28" w:rsidRDefault="00325A28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325A28" w:rsidRPr="007F0519" w:rsidRDefault="00325A28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325A28" w:rsidRDefault="00325A28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325A28" w:rsidRPr="007F0519" w:rsidRDefault="00325A28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325A28" w:rsidRPr="00F4290B" w:rsidRDefault="00325A28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>10.04.2023    № 78</w:t>
      </w:r>
    </w:p>
    <w:p w:rsidR="00325A28" w:rsidRDefault="00325A28">
      <w:r>
        <w:rPr>
          <w:rFonts w:ascii="Times New Roman" w:hAnsi="Times New Roman" w:cs="Times New Roman"/>
        </w:rPr>
        <w:t xml:space="preserve"> г. Унеча  Брянской области</w:t>
      </w:r>
    </w:p>
    <w:p w:rsidR="00325A28" w:rsidRDefault="00325A28">
      <w:pPr>
        <w:sectPr w:rsidR="00325A28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325A28" w:rsidRPr="008B5049" w:rsidRDefault="00325A2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325A28" w:rsidRDefault="00325A2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325A28" w:rsidRDefault="00325A28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325A28" w:rsidRDefault="00325A28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аукционах  в  электронной </w:t>
      </w:r>
    </w:p>
    <w:p w:rsidR="00325A28" w:rsidRPr="00A2658F" w:rsidRDefault="00325A28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325A28" w:rsidRDefault="00325A28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5A28" w:rsidRDefault="00325A28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5A28" w:rsidRPr="00A2658F" w:rsidRDefault="00325A28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         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4-120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учитывая, что аукционы в электронной форме по приватизации объектов муниципального имущества признаны несостоявшимися (протоколы подведения итогов процедуры21000033980000000002 от 27.04.2022, 21000033980000000004 от 27.04.2022),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3253-10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02/1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оценке нежилых встроенных помещений, расположенных в здании по адресу: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г. Унеча,ул. </w:t>
      </w:r>
      <w:r>
        <w:rPr>
          <w:rFonts w:ascii="Times New Roman" w:hAnsi="Times New Roman" w:cs="Times New Roman"/>
          <w:sz w:val="24"/>
          <w:szCs w:val="24"/>
        </w:rPr>
        <w:t>Октябрьская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частнопрактикующим оценщиком Гореловым Виталием Валерьевичем</w:t>
      </w:r>
    </w:p>
    <w:p w:rsidR="00325A28" w:rsidRDefault="00325A28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325A28" w:rsidRDefault="00325A28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25A28" w:rsidRPr="00A2658F" w:rsidRDefault="00325A28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325A28" w:rsidRPr="00A2658F" w:rsidRDefault="00325A28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ах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325A28" w:rsidRDefault="00325A28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25A28" w:rsidRDefault="00325A28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информационные сообщения о проведении аукционов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325A28" w:rsidRDefault="00325A28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информационные сообщения о проведении аукционов в электронной форме </w:t>
      </w:r>
      <w:r w:rsidRPr="00BF37F7">
        <w:rPr>
          <w:rFonts w:ascii="Times New Roman" w:hAnsi="Times New Roman" w:cs="Times New Roman"/>
          <w:sz w:val="24"/>
          <w:szCs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325A28" w:rsidRDefault="00325A28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325A28" w:rsidRDefault="00325A28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325A28" w:rsidRDefault="00325A28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:rsidR="00325A28" w:rsidRPr="00A2658F" w:rsidRDefault="00325A28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  <w:szCs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325A28" w:rsidRPr="00A2658F" w:rsidRDefault="00325A28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325A28" w:rsidRDefault="00325A28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325A28" w:rsidRPr="00A2658F" w:rsidRDefault="00325A28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325A28" w:rsidRPr="00A2658F">
        <w:tc>
          <w:tcPr>
            <w:tcW w:w="3729" w:type="pct"/>
          </w:tcPr>
          <w:p w:rsidR="00325A28" w:rsidRPr="00A2658F" w:rsidRDefault="00325A2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A28" w:rsidRDefault="00325A2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A28" w:rsidRPr="00A2658F" w:rsidRDefault="00325A2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325A28" w:rsidRPr="00A2658F" w:rsidRDefault="00325A2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A28" w:rsidRDefault="00325A2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A28" w:rsidRPr="00A2658F" w:rsidRDefault="00325A2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</w:tbl>
    <w:p w:rsidR="00325A28" w:rsidRDefault="00325A2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5A28" w:rsidRDefault="00325A2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5A28" w:rsidRDefault="00325A2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5A28" w:rsidRDefault="00325A2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325A28" w:rsidRDefault="00325A28">
      <w:pPr>
        <w:spacing w:line="240" w:lineRule="auto"/>
      </w:pPr>
      <w:r>
        <w:br w:type="page"/>
      </w:r>
    </w:p>
    <w:p w:rsidR="00325A28" w:rsidRPr="005724B2" w:rsidRDefault="00325A2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325A28" w:rsidRPr="005724B2" w:rsidRDefault="00325A28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325A28" w:rsidRPr="005724B2" w:rsidRDefault="00325A28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10.04.2023 №78</w:t>
      </w:r>
    </w:p>
    <w:p w:rsidR="00325A28" w:rsidRDefault="00325A28" w:rsidP="001A4A89"/>
    <w:p w:rsidR="00325A28" w:rsidRDefault="00325A28" w:rsidP="001A4A89"/>
    <w:p w:rsidR="00325A28" w:rsidRDefault="00325A28" w:rsidP="001A4A89"/>
    <w:p w:rsidR="00325A28" w:rsidRPr="004434E8" w:rsidRDefault="00325A28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325A28" w:rsidRPr="003D6C55" w:rsidRDefault="00325A28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:rsidR="00325A28" w:rsidRDefault="00325A28" w:rsidP="001A4A89"/>
    <w:p w:rsidR="00325A28" w:rsidRDefault="00325A28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325A28" w:rsidRPr="00487994">
        <w:tc>
          <w:tcPr>
            <w:tcW w:w="542" w:type="dxa"/>
            <w:vAlign w:val="center"/>
          </w:tcPr>
          <w:p w:rsidR="00325A28" w:rsidRPr="004434E8" w:rsidRDefault="00325A28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25A28" w:rsidRPr="004434E8" w:rsidRDefault="00325A2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325A28" w:rsidRPr="004434E8" w:rsidRDefault="00325A2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325A28" w:rsidRPr="004434E8" w:rsidRDefault="00325A2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325A28" w:rsidRPr="004434E8" w:rsidRDefault="00325A2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325A28" w:rsidRPr="00487994">
        <w:trPr>
          <w:trHeight w:val="1380"/>
        </w:trPr>
        <w:tc>
          <w:tcPr>
            <w:tcW w:w="542" w:type="dxa"/>
          </w:tcPr>
          <w:p w:rsidR="00325A28" w:rsidRPr="00954830" w:rsidRDefault="00325A28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325A28" w:rsidRPr="00954830" w:rsidRDefault="00325A2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325A28" w:rsidRDefault="00325A28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325A28" w:rsidRPr="00954830" w:rsidRDefault="00325A28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160201:295</w:t>
            </w:r>
          </w:p>
        </w:tc>
        <w:tc>
          <w:tcPr>
            <w:tcW w:w="2565" w:type="dxa"/>
            <w:vAlign w:val="center"/>
          </w:tcPr>
          <w:p w:rsidR="00325A28" w:rsidRPr="00954830" w:rsidRDefault="00325A2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325A28" w:rsidRPr="00954830" w:rsidRDefault="00325A2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325A28" w:rsidRPr="00954830" w:rsidRDefault="00325A2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325A28" w:rsidRPr="00954830" w:rsidRDefault="00325A2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ул. Октябрьская,</w:t>
            </w:r>
          </w:p>
          <w:p w:rsidR="00325A28" w:rsidRDefault="00325A2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д. 3, пом. 1</w:t>
            </w:r>
          </w:p>
          <w:p w:rsidR="00325A28" w:rsidRPr="00954830" w:rsidRDefault="00325A28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325A28" w:rsidRPr="00487994">
        <w:trPr>
          <w:trHeight w:val="1380"/>
        </w:trPr>
        <w:tc>
          <w:tcPr>
            <w:tcW w:w="542" w:type="dxa"/>
          </w:tcPr>
          <w:p w:rsidR="00325A28" w:rsidRDefault="00325A28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40" w:type="dxa"/>
          </w:tcPr>
          <w:p w:rsidR="00325A28" w:rsidRDefault="00325A28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325A28" w:rsidRDefault="00325A28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 помещение, площадь 19,8 кв.м., этаж № 2,</w:t>
            </w:r>
          </w:p>
          <w:p w:rsidR="00325A28" w:rsidRDefault="00325A28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32:27:0160201:316</w:t>
            </w:r>
          </w:p>
        </w:tc>
        <w:tc>
          <w:tcPr>
            <w:tcW w:w="2565" w:type="dxa"/>
            <w:vAlign w:val="center"/>
          </w:tcPr>
          <w:p w:rsidR="00325A28" w:rsidRDefault="00325A2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325A28" w:rsidRDefault="00325A2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325A28" w:rsidRDefault="00325A2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325A28" w:rsidRDefault="00325A2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7</w:t>
            </w:r>
          </w:p>
          <w:p w:rsidR="00325A28" w:rsidRDefault="00325A2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5A28" w:rsidRDefault="00325A28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325A28" w:rsidRDefault="00325A28" w:rsidP="001A4A89"/>
    <w:p w:rsidR="00325A28" w:rsidRDefault="00325A28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325A28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325A28" w:rsidRPr="005724B2" w:rsidRDefault="00325A28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325A28" w:rsidRPr="005724B2" w:rsidRDefault="00325A28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</w:p>
    <w:p w:rsidR="00325A28" w:rsidRDefault="00325A28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10.04.2023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78</w:t>
      </w:r>
    </w:p>
    <w:p w:rsidR="00325A28" w:rsidRDefault="00325A28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5A28" w:rsidRDefault="00325A28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25A28" w:rsidRDefault="00325A28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25A28" w:rsidRPr="00E36104" w:rsidRDefault="00325A28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25A28" w:rsidRPr="006D4305" w:rsidRDefault="00325A28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325A28" w:rsidRPr="00151C64" w:rsidRDefault="00325A28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325A28" w:rsidRPr="006D4305">
        <w:tc>
          <w:tcPr>
            <w:tcW w:w="567" w:type="dxa"/>
          </w:tcPr>
          <w:p w:rsidR="00325A28" w:rsidRPr="004434E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25A28" w:rsidRPr="004434E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325A28" w:rsidRPr="004434E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муниципального </w:t>
            </w:r>
          </w:p>
          <w:p w:rsidR="00325A28" w:rsidRPr="004434E8" w:rsidRDefault="00325A28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325A28" w:rsidRPr="004434E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325A2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25A28" w:rsidRPr="004434E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325A28" w:rsidRPr="004434E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325A28" w:rsidRPr="004434E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325A28" w:rsidRPr="004434E8" w:rsidRDefault="00325A28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325A28" w:rsidRPr="004434E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25A28" w:rsidRPr="004434E8" w:rsidRDefault="00325A28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325A28" w:rsidRPr="004434E8" w:rsidRDefault="00325A28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325A28" w:rsidRPr="006D4305">
        <w:trPr>
          <w:trHeight w:val="1111"/>
        </w:trPr>
        <w:tc>
          <w:tcPr>
            <w:tcW w:w="567" w:type="dxa"/>
          </w:tcPr>
          <w:p w:rsidR="00325A28" w:rsidRPr="004B4CBE" w:rsidRDefault="00325A2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325A28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21,3 кв.м.</w:t>
            </w:r>
          </w:p>
          <w:p w:rsidR="00325A28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A28" w:rsidRPr="004B4CBE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25A28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 г. Унеча,</w:t>
            </w:r>
          </w:p>
          <w:p w:rsidR="00325A28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1</w:t>
            </w:r>
          </w:p>
          <w:p w:rsidR="00325A28" w:rsidRPr="00A72164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325A2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247 700,00</w:t>
            </w:r>
          </w:p>
          <w:p w:rsidR="00325A28" w:rsidRPr="004434E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41 283,33)</w:t>
            </w:r>
          </w:p>
        </w:tc>
        <w:tc>
          <w:tcPr>
            <w:tcW w:w="2223" w:type="dxa"/>
          </w:tcPr>
          <w:p w:rsidR="00325A28" w:rsidRPr="004434E8" w:rsidRDefault="00325A2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12 385,00</w:t>
            </w:r>
          </w:p>
        </w:tc>
        <w:tc>
          <w:tcPr>
            <w:tcW w:w="2127" w:type="dxa"/>
          </w:tcPr>
          <w:p w:rsidR="00325A28" w:rsidRPr="004434E8" w:rsidRDefault="00325A2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24 770,00</w:t>
            </w:r>
          </w:p>
        </w:tc>
      </w:tr>
      <w:tr w:rsidR="00325A28" w:rsidRPr="006D4305">
        <w:trPr>
          <w:trHeight w:val="1111"/>
        </w:trPr>
        <w:tc>
          <w:tcPr>
            <w:tcW w:w="567" w:type="dxa"/>
          </w:tcPr>
          <w:p w:rsidR="00325A28" w:rsidRPr="004B4CBE" w:rsidRDefault="00325A2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25A28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19,8 кв.м.</w:t>
            </w:r>
          </w:p>
          <w:p w:rsidR="00325A28" w:rsidRPr="00A72164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325A28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 г. Унеча,</w:t>
            </w:r>
          </w:p>
          <w:p w:rsidR="00325A28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7</w:t>
            </w:r>
          </w:p>
          <w:p w:rsidR="00325A28" w:rsidRDefault="00325A2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325A2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280 400,00</w:t>
            </w:r>
          </w:p>
          <w:p w:rsidR="00325A28" w:rsidRPr="004434E8" w:rsidRDefault="00325A2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46 733,33)</w:t>
            </w:r>
          </w:p>
        </w:tc>
        <w:tc>
          <w:tcPr>
            <w:tcW w:w="2223" w:type="dxa"/>
          </w:tcPr>
          <w:p w:rsidR="00325A28" w:rsidRPr="004434E8" w:rsidRDefault="00325A2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14 020,00</w:t>
            </w:r>
          </w:p>
        </w:tc>
        <w:tc>
          <w:tcPr>
            <w:tcW w:w="2127" w:type="dxa"/>
          </w:tcPr>
          <w:p w:rsidR="00325A28" w:rsidRPr="004434E8" w:rsidRDefault="00325A2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28 040,00</w:t>
            </w:r>
          </w:p>
        </w:tc>
      </w:tr>
    </w:tbl>
    <w:p w:rsidR="00325A28" w:rsidRDefault="00325A28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325A28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03D1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D562F"/>
    <w:rsid w:val="001E40F4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5A28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244AA"/>
    <w:rsid w:val="004308BE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A5394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5A15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90014"/>
    <w:rsid w:val="00BA40EF"/>
    <w:rsid w:val="00BB5658"/>
    <w:rsid w:val="00BB5860"/>
    <w:rsid w:val="00BB686D"/>
    <w:rsid w:val="00BC1480"/>
    <w:rsid w:val="00BC1ABC"/>
    <w:rsid w:val="00BC6420"/>
    <w:rsid w:val="00BD1279"/>
    <w:rsid w:val="00BD310A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375CB"/>
    <w:rsid w:val="00C40573"/>
    <w:rsid w:val="00C45569"/>
    <w:rsid w:val="00C4642A"/>
    <w:rsid w:val="00C54D97"/>
    <w:rsid w:val="00C716E2"/>
    <w:rsid w:val="00C739AA"/>
    <w:rsid w:val="00C74598"/>
    <w:rsid w:val="00C757BE"/>
    <w:rsid w:val="00C76AC8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65A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720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1425</TotalTime>
  <Pages>4</Pages>
  <Words>967</Words>
  <Characters>5513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26</cp:revision>
  <cp:lastPrinted>2023-03-24T14:13:00Z</cp:lastPrinted>
  <dcterms:created xsi:type="dcterms:W3CDTF">2020-12-03T14:01:00Z</dcterms:created>
  <dcterms:modified xsi:type="dcterms:W3CDTF">2023-05-25T13:09:00Z</dcterms:modified>
</cp:coreProperties>
</file>